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951" w:rsidRPr="00EA320D" w:rsidRDefault="00924951" w:rsidP="00EA32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A320D">
        <w:rPr>
          <w:rFonts w:ascii="Times New Roman" w:hAnsi="Times New Roman"/>
          <w:b/>
          <w:sz w:val="24"/>
          <w:szCs w:val="24"/>
        </w:rPr>
        <w:t xml:space="preserve">Анализ пробного ОГЭ по обществознанию в 9 классе </w:t>
      </w:r>
    </w:p>
    <w:p w:rsidR="00924951" w:rsidRPr="00EA320D" w:rsidRDefault="00924951" w:rsidP="00EA32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A320D">
        <w:rPr>
          <w:rFonts w:ascii="Times New Roman" w:hAnsi="Times New Roman"/>
          <w:b/>
          <w:sz w:val="24"/>
          <w:szCs w:val="24"/>
        </w:rPr>
        <w:t xml:space="preserve"> за 2021-2022 учебный год</w:t>
      </w:r>
    </w:p>
    <w:p w:rsidR="00924951" w:rsidRPr="00EA320D" w:rsidRDefault="00924951" w:rsidP="00EA320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924951" w:rsidRPr="00EA320D" w:rsidRDefault="00924951" w:rsidP="00EA32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b/>
          <w:sz w:val="24"/>
          <w:szCs w:val="24"/>
        </w:rPr>
        <w:t xml:space="preserve">Дата проведения работы: </w:t>
      </w:r>
      <w:r w:rsidRPr="00EA320D">
        <w:rPr>
          <w:rFonts w:ascii="Times New Roman" w:hAnsi="Times New Roman"/>
          <w:sz w:val="24"/>
          <w:szCs w:val="24"/>
        </w:rPr>
        <w:t>22 марта 2022г.</w:t>
      </w:r>
    </w:p>
    <w:p w:rsidR="00924951" w:rsidRPr="00EA320D" w:rsidRDefault="00924951" w:rsidP="00EA32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b/>
          <w:sz w:val="24"/>
          <w:szCs w:val="24"/>
        </w:rPr>
        <w:t xml:space="preserve">Тема контроля: </w:t>
      </w:r>
      <w:r w:rsidRPr="00EA320D">
        <w:rPr>
          <w:rFonts w:ascii="Times New Roman" w:hAnsi="Times New Roman"/>
          <w:sz w:val="24"/>
          <w:szCs w:val="24"/>
        </w:rPr>
        <w:t>выполнение тестов в формате ОГЭ-2022.</w:t>
      </w:r>
    </w:p>
    <w:p w:rsidR="00924951" w:rsidRPr="00EA320D" w:rsidRDefault="00924951" w:rsidP="00EA32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924951" w:rsidRPr="00EA320D" w:rsidRDefault="00924951" w:rsidP="002208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b/>
          <w:sz w:val="24"/>
          <w:szCs w:val="24"/>
        </w:rPr>
        <w:t>Цель:</w:t>
      </w:r>
      <w:r w:rsidRPr="00EA320D">
        <w:rPr>
          <w:rFonts w:ascii="Times New Roman" w:hAnsi="Times New Roman"/>
          <w:sz w:val="24"/>
          <w:szCs w:val="24"/>
        </w:rPr>
        <w:t xml:space="preserve"> осуществление контроля за  качеством подготовки учащихся к ОГЭ.</w:t>
      </w:r>
    </w:p>
    <w:p w:rsidR="00924951" w:rsidRPr="00EA320D" w:rsidRDefault="00924951" w:rsidP="002208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Изучение качества общеобразовательной подготовки по  обществознанию предполагает  решение следующих задач:</w:t>
      </w:r>
    </w:p>
    <w:p w:rsidR="00924951" w:rsidRPr="00EA320D" w:rsidRDefault="00924951" w:rsidP="009D40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- определение уровня общеобразовательной подготовки по обществознанию;</w:t>
      </w:r>
    </w:p>
    <w:p w:rsidR="00924951" w:rsidRPr="00EA320D" w:rsidRDefault="00924951" w:rsidP="009D40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- выявление    причин пробелов в знаниях обучающихся.</w:t>
      </w:r>
    </w:p>
    <w:p w:rsidR="00924951" w:rsidRPr="00EA320D" w:rsidRDefault="00924951" w:rsidP="00EA32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22 марта 2022 года проводился пробный ОГЭ по обществознанию. Работу выполняли 5 учащихся 9 класса:</w:t>
      </w:r>
    </w:p>
    <w:p w:rsidR="00924951" w:rsidRPr="00EA320D" w:rsidRDefault="00924951" w:rsidP="009D40AE">
      <w:pPr>
        <w:shd w:val="clear" w:color="auto" w:fill="FFFFFF"/>
        <w:spacing w:before="300" w:after="30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ОГЭ по обществознанию состоит из двух частей. В I часть входят задания и с кратким ответом, и с развернутым ответом. В II части только задания с развернутым ответом. Всего  24 задания по шести тематическим блокам:</w:t>
      </w:r>
    </w:p>
    <w:p w:rsidR="00924951" w:rsidRPr="00EA320D" w:rsidRDefault="00924951" w:rsidP="009D40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 Человек и общество</w:t>
      </w:r>
    </w:p>
    <w:p w:rsidR="00924951" w:rsidRPr="00EA320D" w:rsidRDefault="00924951" w:rsidP="009D40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 Экономика</w:t>
      </w:r>
    </w:p>
    <w:p w:rsidR="00924951" w:rsidRPr="00EA320D" w:rsidRDefault="00924951" w:rsidP="009D40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Сфера политики и социального управления (Политика)</w:t>
      </w:r>
    </w:p>
    <w:p w:rsidR="00924951" w:rsidRPr="00EA320D" w:rsidRDefault="00924951" w:rsidP="009D40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Сфера духовной культуры (Духовная сфера),</w:t>
      </w:r>
    </w:p>
    <w:p w:rsidR="00924951" w:rsidRPr="00EA320D" w:rsidRDefault="00924951" w:rsidP="009D40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Право</w:t>
      </w:r>
    </w:p>
    <w:p w:rsidR="00924951" w:rsidRPr="00EA320D" w:rsidRDefault="00924951" w:rsidP="009D40AE">
      <w:pPr>
        <w:numPr>
          <w:ilvl w:val="0"/>
          <w:numId w:val="1"/>
        </w:numPr>
        <w:shd w:val="clear" w:color="auto" w:fill="FFFFFF"/>
        <w:spacing w:before="100" w:beforeAutospacing="1" w:after="0" w:afterAutospacing="1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Социальная сфера</w:t>
      </w:r>
      <w:r>
        <w:rPr>
          <w:noProof/>
        </w:rPr>
      </w:r>
      <w:r w:rsidRPr="00EA320D">
        <w:rPr>
          <w:rFonts w:ascii="Times New Roman" w:hAnsi="Times New Roman"/>
          <w:sz w:val="24"/>
          <w:szCs w:val="24"/>
        </w:rPr>
        <w:pict>
          <v:rect id="AutoShape 1" o:spid="_x0000_s1026" alt="огэ по обществознанию 2021" href="https://blog.maximumtest.ru/wp-content/uploads/2020/08/i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" o:button="t" filled="f" stroked="f">
            <v:fill o:detectmouseclick="t"/>
            <o:lock v:ext="edit" aspectratio="t"/>
            <w10:anchorlock/>
          </v:rect>
        </w:pict>
      </w:r>
    </w:p>
    <w:p w:rsidR="00924951" w:rsidRPr="00EA320D" w:rsidRDefault="00924951" w:rsidP="00C443D1">
      <w:pPr>
        <w:shd w:val="clear" w:color="auto" w:fill="FFFFFF"/>
        <w:spacing w:before="300" w:after="30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 Время написания экзамена — </w:t>
      </w: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180 минут (3 часа).</w:t>
      </w:r>
    </w:p>
    <w:p w:rsidR="00924951" w:rsidRPr="00EA320D" w:rsidRDefault="00924951" w:rsidP="009562FA">
      <w:pPr>
        <w:rPr>
          <w:rFonts w:ascii="Times New Roman" w:hAnsi="Times New Roman"/>
          <w:sz w:val="24"/>
          <w:szCs w:val="24"/>
          <w:u w:val="single"/>
          <w:lang w:eastAsia="en-US"/>
        </w:rPr>
      </w:pPr>
      <w:r w:rsidRPr="00EA320D">
        <w:rPr>
          <w:rFonts w:ascii="Times New Roman" w:hAnsi="Times New Roman"/>
          <w:sz w:val="24"/>
          <w:szCs w:val="24"/>
          <w:lang w:eastAsia="en-US"/>
        </w:rPr>
        <w:t>Количество учащихся: 5</w:t>
      </w:r>
    </w:p>
    <w:p w:rsidR="00924951" w:rsidRPr="00EA320D" w:rsidRDefault="00924951" w:rsidP="009562FA">
      <w:pPr>
        <w:rPr>
          <w:rFonts w:ascii="Times New Roman" w:hAnsi="Times New Roman"/>
          <w:sz w:val="24"/>
          <w:szCs w:val="24"/>
          <w:lang w:eastAsia="en-US"/>
        </w:rPr>
      </w:pPr>
      <w:r w:rsidRPr="00EA320D">
        <w:rPr>
          <w:rFonts w:ascii="Times New Roman" w:hAnsi="Times New Roman"/>
          <w:sz w:val="24"/>
          <w:szCs w:val="24"/>
          <w:lang w:eastAsia="en-US"/>
        </w:rPr>
        <w:t>Набранное количество баллов:</w:t>
      </w:r>
    </w:p>
    <w:p w:rsidR="00924951" w:rsidRPr="00EA320D" w:rsidRDefault="00924951" w:rsidP="00C443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  <w:lang w:eastAsia="en-US"/>
        </w:rPr>
        <w:t xml:space="preserve">Бурлаков Алексей -13б- «2» </w:t>
      </w:r>
    </w:p>
    <w:p w:rsidR="00924951" w:rsidRPr="00EA320D" w:rsidRDefault="00924951" w:rsidP="009562FA">
      <w:pPr>
        <w:rPr>
          <w:rFonts w:ascii="Times New Roman" w:hAnsi="Times New Roman"/>
          <w:sz w:val="24"/>
          <w:szCs w:val="24"/>
          <w:lang w:eastAsia="en-US"/>
        </w:rPr>
      </w:pPr>
      <w:r w:rsidRPr="00EA320D">
        <w:rPr>
          <w:rFonts w:ascii="Times New Roman" w:hAnsi="Times New Roman"/>
          <w:sz w:val="24"/>
          <w:szCs w:val="24"/>
          <w:lang w:eastAsia="en-US"/>
        </w:rPr>
        <w:t>Горячев Никита 32 б- «5»</w:t>
      </w:r>
    </w:p>
    <w:p w:rsidR="00924951" w:rsidRPr="00EA320D" w:rsidRDefault="00924951" w:rsidP="00815D3D">
      <w:pPr>
        <w:rPr>
          <w:rFonts w:ascii="Times New Roman" w:hAnsi="Times New Roman"/>
          <w:sz w:val="24"/>
          <w:szCs w:val="24"/>
          <w:lang w:eastAsia="en-US"/>
        </w:rPr>
      </w:pPr>
      <w:r w:rsidRPr="00EA320D">
        <w:rPr>
          <w:rFonts w:ascii="Times New Roman" w:hAnsi="Times New Roman"/>
          <w:sz w:val="24"/>
          <w:szCs w:val="24"/>
          <w:lang w:eastAsia="en-US"/>
        </w:rPr>
        <w:t>Гунылина Мария 20 б- «3»</w:t>
      </w:r>
    </w:p>
    <w:p w:rsidR="00924951" w:rsidRPr="00EA320D" w:rsidRDefault="00924951" w:rsidP="009562FA">
      <w:pPr>
        <w:rPr>
          <w:rFonts w:ascii="Times New Roman" w:hAnsi="Times New Roman"/>
          <w:sz w:val="24"/>
          <w:szCs w:val="24"/>
          <w:lang w:eastAsia="en-US"/>
        </w:rPr>
      </w:pPr>
      <w:r w:rsidRPr="00EA320D">
        <w:rPr>
          <w:rFonts w:ascii="Times New Roman" w:hAnsi="Times New Roman"/>
          <w:sz w:val="24"/>
          <w:szCs w:val="24"/>
          <w:lang w:eastAsia="en-US"/>
        </w:rPr>
        <w:t>Попов Артем    17 б- «3»</w:t>
      </w:r>
    </w:p>
    <w:p w:rsidR="00924951" w:rsidRPr="00EA320D" w:rsidRDefault="00924951" w:rsidP="009562FA">
      <w:pPr>
        <w:rPr>
          <w:rFonts w:ascii="Times New Roman" w:hAnsi="Times New Roman"/>
          <w:sz w:val="24"/>
          <w:szCs w:val="24"/>
          <w:lang w:eastAsia="en-US"/>
        </w:rPr>
      </w:pPr>
      <w:r w:rsidRPr="00EA320D">
        <w:rPr>
          <w:rFonts w:ascii="Times New Roman" w:hAnsi="Times New Roman"/>
          <w:sz w:val="24"/>
          <w:szCs w:val="24"/>
          <w:lang w:eastAsia="en-US"/>
        </w:rPr>
        <w:t>Ромашкин Александр 18 б-  «3»</w:t>
      </w:r>
    </w:p>
    <w:p w:rsidR="00924951" w:rsidRPr="00EA320D" w:rsidRDefault="00924951" w:rsidP="00C443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Качество знаний – 20%</w:t>
      </w:r>
    </w:p>
    <w:p w:rsidR="00924951" w:rsidRPr="00EA320D" w:rsidRDefault="00924951" w:rsidP="00C443D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Успеваемость – 80%</w:t>
      </w:r>
    </w:p>
    <w:p w:rsidR="00924951" w:rsidRPr="00EA320D" w:rsidRDefault="00924951" w:rsidP="009D40A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ab/>
        <w:t xml:space="preserve">Диагностическая  работа по обществознанию для учащихся 9 класса  состояла из 2 частей. </w:t>
      </w:r>
      <w:r w:rsidRPr="00EA320D">
        <w:rPr>
          <w:rFonts w:ascii="Times New Roman" w:hAnsi="Times New Roman"/>
          <w:color w:val="000000"/>
          <w:sz w:val="24"/>
          <w:szCs w:val="24"/>
        </w:rPr>
        <w:t>I часть ОГЭ по обществознанию состоит из 20 заданий. Их  можно разделить три категории: тестовые задания, форматные задания и задания с развёрнутым ответом.</w:t>
      </w:r>
    </w:p>
    <w:p w:rsidR="00924951" w:rsidRPr="00EA320D" w:rsidRDefault="00924951" w:rsidP="0032064F">
      <w:pPr>
        <w:shd w:val="clear" w:color="auto" w:fill="FFFFFF"/>
        <w:spacing w:before="240" w:after="120" w:line="345" w:lineRule="atLeast"/>
        <w:outlineLvl w:val="3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Тестовые задания </w:t>
      </w:r>
      <w:r w:rsidRPr="00EA320D">
        <w:rPr>
          <w:rFonts w:ascii="Times New Roman" w:hAnsi="Times New Roman"/>
          <w:color w:val="000000"/>
          <w:sz w:val="24"/>
          <w:szCs w:val="24"/>
        </w:rPr>
        <w:t>Тестовые задания логически связаны с каждым из шести тематических блоков. №9 — всегда задание по экономике, а №13 — по политике. За каждый правильный ответ дают 1 балл.</w:t>
      </w:r>
    </w:p>
    <w:p w:rsidR="00924951" w:rsidRPr="00EA320D" w:rsidRDefault="00924951" w:rsidP="0032064F">
      <w:pPr>
        <w:shd w:val="clear" w:color="auto" w:fill="FFFFFF"/>
        <w:spacing w:before="240" w:after="120" w:line="345" w:lineRule="atLeast"/>
        <w:outlineLvl w:val="3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Форматные задания </w:t>
      </w:r>
      <w:r w:rsidRPr="00EA320D">
        <w:rPr>
          <w:rFonts w:ascii="Times New Roman" w:hAnsi="Times New Roman"/>
          <w:color w:val="000000"/>
          <w:sz w:val="24"/>
          <w:szCs w:val="24"/>
        </w:rPr>
        <w:t>Всего в первой части есть три форматных задания:</w:t>
      </w:r>
    </w:p>
    <w:p w:rsidR="00924951" w:rsidRPr="00EA320D" w:rsidRDefault="00924951" w:rsidP="001B524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Задание №15 (2 балла)</w:t>
      </w:r>
      <w:r w:rsidRPr="00EA320D">
        <w:rPr>
          <w:rFonts w:ascii="Times New Roman" w:hAnsi="Times New Roman"/>
          <w:color w:val="000000"/>
          <w:sz w:val="24"/>
          <w:szCs w:val="24"/>
        </w:rPr>
        <w:t xml:space="preserve"> – задание на установление соответствия, которое требует четкого знания теории. </w:t>
      </w:r>
      <w:r w:rsidRPr="00EA320D">
        <w:rPr>
          <w:rFonts w:ascii="Times New Roman" w:hAnsi="Times New Roman"/>
          <w:color w:val="000000"/>
          <w:sz w:val="24"/>
          <w:szCs w:val="24"/>
        </w:rPr>
        <w:br/>
      </w: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Задание №19 (1 балл)</w:t>
      </w:r>
      <w:r w:rsidRPr="00EA320D">
        <w:rPr>
          <w:rFonts w:ascii="Times New Roman" w:hAnsi="Times New Roman"/>
          <w:color w:val="000000"/>
          <w:sz w:val="24"/>
          <w:szCs w:val="24"/>
        </w:rPr>
        <w:t xml:space="preserve"> —задание на установление сходств и различий между двумя понятиями. </w:t>
      </w:r>
    </w:p>
    <w:p w:rsidR="00924951" w:rsidRPr="00EA320D" w:rsidRDefault="00924951" w:rsidP="001B5246">
      <w:pPr>
        <w:numPr>
          <w:ilvl w:val="0"/>
          <w:numId w:val="4"/>
        </w:numPr>
        <w:shd w:val="clear" w:color="auto" w:fill="FFFFFF"/>
        <w:spacing w:before="240" w:beforeAutospacing="1" w:after="120" w:afterAutospacing="1" w:line="345" w:lineRule="atLeast"/>
        <w:outlineLvl w:val="3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Задание №20 (1 балл)</w:t>
      </w:r>
      <w:r w:rsidRPr="00EA320D">
        <w:rPr>
          <w:rFonts w:ascii="Times New Roman" w:hAnsi="Times New Roman"/>
          <w:color w:val="000000"/>
          <w:sz w:val="24"/>
          <w:szCs w:val="24"/>
        </w:rPr>
        <w:t> – задание на заполнение пропуска в таблице.</w:t>
      </w:r>
    </w:p>
    <w:p w:rsidR="00924951" w:rsidRPr="00EA320D" w:rsidRDefault="00924951" w:rsidP="000004E7">
      <w:pPr>
        <w:shd w:val="clear" w:color="auto" w:fill="FFFFFF"/>
        <w:spacing w:before="240" w:beforeAutospacing="1" w:after="120" w:afterAutospacing="1" w:line="345" w:lineRule="atLeast"/>
        <w:outlineLvl w:val="3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Задания с развернутым ответом.</w:t>
      </w:r>
    </w:p>
    <w:p w:rsidR="00924951" w:rsidRPr="00EA320D" w:rsidRDefault="00924951" w:rsidP="009A3AE4">
      <w:pPr>
        <w:shd w:val="clear" w:color="auto" w:fill="FFFFFF"/>
        <w:tabs>
          <w:tab w:val="num" w:pos="720"/>
        </w:tabs>
        <w:spacing w:before="300" w:after="30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Задание 1 (2 балла) — задание на термины. </w:t>
      </w:r>
      <w:r w:rsidRPr="00EA320D">
        <w:rPr>
          <w:rFonts w:ascii="Times New Roman" w:hAnsi="Times New Roman"/>
          <w:color w:val="000000"/>
          <w:sz w:val="24"/>
          <w:szCs w:val="24"/>
        </w:rPr>
        <w:t xml:space="preserve">Нужно найти два понятия, которые будут соответствовать условию и дать определение одному из них. </w:t>
      </w:r>
      <w:r w:rsidRPr="00EA320D">
        <w:rPr>
          <w:rFonts w:ascii="Times New Roman" w:hAnsi="Times New Roman"/>
          <w:color w:val="000000"/>
          <w:sz w:val="24"/>
          <w:szCs w:val="24"/>
        </w:rPr>
        <w:br/>
      </w: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Задание 5 (3 балла) — задание на анализ визуальной информации.</w:t>
      </w:r>
      <w:r w:rsidRPr="00EA320D">
        <w:rPr>
          <w:rFonts w:ascii="Times New Roman" w:hAnsi="Times New Roman"/>
          <w:color w:val="000000"/>
          <w:sz w:val="24"/>
          <w:szCs w:val="24"/>
        </w:rPr>
        <w:t> . </w:t>
      </w:r>
    </w:p>
    <w:p w:rsidR="00924951" w:rsidRPr="00EA320D" w:rsidRDefault="00924951" w:rsidP="009A3AE4">
      <w:pPr>
        <w:shd w:val="clear" w:color="auto" w:fill="FFFFFF"/>
        <w:tabs>
          <w:tab w:val="num" w:pos="720"/>
        </w:tabs>
        <w:spacing w:before="300" w:after="30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Задание 6 (2 балла) — задание на финансовую грамотность</w:t>
      </w:r>
      <w:r w:rsidRPr="00EA320D">
        <w:rPr>
          <w:rFonts w:ascii="Times New Roman" w:hAnsi="Times New Roman"/>
          <w:color w:val="000000"/>
          <w:sz w:val="24"/>
          <w:szCs w:val="24"/>
        </w:rPr>
        <w:t>. Проанализировать вымышленную ситуацию (кейс) и ответить на вопросы. В кейсе можно встретить три основные темы:</w:t>
      </w:r>
      <w:r w:rsidRPr="00EA320D">
        <w:rPr>
          <w:rFonts w:ascii="Times New Roman" w:hAnsi="Times New Roman"/>
          <w:color w:val="000000"/>
          <w:sz w:val="24"/>
          <w:szCs w:val="24"/>
        </w:rPr>
        <w:br/>
        <w:t>— Банковские услуги и формы дистанционного банковского обслуживания</w:t>
      </w:r>
      <w:r w:rsidRPr="00EA320D">
        <w:rPr>
          <w:rFonts w:ascii="Times New Roman" w:hAnsi="Times New Roman"/>
          <w:color w:val="000000"/>
          <w:sz w:val="24"/>
          <w:szCs w:val="24"/>
        </w:rPr>
        <w:br/>
        <w:t>— Семейный бюджет. Источники доходов и расходов семьи</w:t>
      </w:r>
      <w:r w:rsidRPr="00EA320D">
        <w:rPr>
          <w:rFonts w:ascii="Times New Roman" w:hAnsi="Times New Roman"/>
          <w:color w:val="000000"/>
          <w:sz w:val="24"/>
          <w:szCs w:val="24"/>
        </w:rPr>
        <w:br/>
        <w:t>— Личный финансовый план и сбережения</w:t>
      </w:r>
    </w:p>
    <w:p w:rsidR="00924951" w:rsidRPr="00EA320D" w:rsidRDefault="00924951" w:rsidP="009A3AE4">
      <w:pPr>
        <w:shd w:val="clear" w:color="auto" w:fill="FFFFFF"/>
        <w:tabs>
          <w:tab w:val="num" w:pos="720"/>
        </w:tabs>
        <w:spacing w:before="300" w:after="300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Задание 12 (4 балла) </w:t>
      </w:r>
      <w:r w:rsidRPr="00EA320D">
        <w:rPr>
          <w:rFonts w:ascii="Times New Roman" w:hAnsi="Times New Roman"/>
          <w:color w:val="000000"/>
          <w:sz w:val="24"/>
          <w:szCs w:val="24"/>
        </w:rPr>
        <w:t>—</w:t>
      </w: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 задание на анализ статистического источника.</w:t>
      </w:r>
      <w:r w:rsidRPr="00EA320D">
        <w:rPr>
          <w:rFonts w:ascii="Times New Roman" w:hAnsi="Times New Roman"/>
          <w:color w:val="000000"/>
          <w:sz w:val="24"/>
          <w:szCs w:val="24"/>
        </w:rPr>
        <w:t> Сформулировать сходства, различия и выводы, опираясь на статистический источник. Он может быть представлен в виде диаграммы, графика или таблицы</w:t>
      </w:r>
    </w:p>
    <w:p w:rsidR="00924951" w:rsidRPr="00EA320D" w:rsidRDefault="00924951" w:rsidP="00EA320D">
      <w:pPr>
        <w:shd w:val="clear" w:color="auto" w:fill="FFFFFF"/>
        <w:spacing w:after="0" w:line="294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Часть 2</w:t>
      </w:r>
      <w:r w:rsidRPr="00EA320D">
        <w:rPr>
          <w:rFonts w:ascii="Times New Roman" w:hAnsi="Times New Roman"/>
          <w:color w:val="000000"/>
          <w:sz w:val="24"/>
          <w:szCs w:val="24"/>
        </w:rPr>
        <w:t xml:space="preserve"> содержала 4 задания с развёрнутым ответом предполагающих работу с текстом. Эти задания требовали полного ответа, нужно было дать объяснение, обоснование, высказать и аргументировать мнение как автора, так и собственное. Максимальный балл за выполнение всех заданий экзаменационной работы составлял 35 баллов.</w:t>
      </w:r>
    </w:p>
    <w:p w:rsidR="00924951" w:rsidRPr="00EA320D" w:rsidRDefault="00924951" w:rsidP="000004E7">
      <w:pPr>
        <w:shd w:val="clear" w:color="auto" w:fill="FFFFFF"/>
        <w:spacing w:before="240" w:after="120" w:line="345" w:lineRule="atLeast"/>
        <w:outlineLvl w:val="3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Анализ написание ОГЭ по обществознанию выявил, что, у учащихся затруднения вызвали задания 1-й части  с развернутым ответом:</w:t>
      </w:r>
    </w:p>
    <w:p w:rsidR="00924951" w:rsidRPr="00EA320D" w:rsidRDefault="00924951" w:rsidP="000004E7">
      <w:pPr>
        <w:shd w:val="clear" w:color="auto" w:fill="FFFFFF"/>
        <w:spacing w:before="240" w:after="120" w:line="345" w:lineRule="atLeast"/>
        <w:outlineLvl w:val="3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№1-</w:t>
      </w:r>
      <w:r w:rsidRPr="00EA320D">
        <w:rPr>
          <w:rFonts w:ascii="Times New Roman" w:hAnsi="Times New Roman"/>
          <w:color w:val="000000"/>
          <w:sz w:val="24"/>
          <w:szCs w:val="24"/>
          <w:shd w:val="clear" w:color="auto" w:fill="F8F8F8"/>
        </w:rPr>
        <w:t xml:space="preserve"> Раскрытие смысла ключевых обществоведческих понятий</w:t>
      </w:r>
    </w:p>
    <w:p w:rsidR="00924951" w:rsidRPr="00EA320D" w:rsidRDefault="00924951" w:rsidP="000004E7">
      <w:pPr>
        <w:shd w:val="clear" w:color="auto" w:fill="FFFFFF"/>
        <w:spacing w:before="240" w:after="120" w:line="345" w:lineRule="atLeast"/>
        <w:outlineLvl w:val="3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№5-</w:t>
      </w:r>
      <w:r w:rsidRPr="00EA320D">
        <w:rPr>
          <w:rFonts w:ascii="Times New Roman" w:hAnsi="Times New Roman"/>
          <w:color w:val="000000"/>
          <w:sz w:val="24"/>
          <w:szCs w:val="24"/>
          <w:shd w:val="clear" w:color="auto" w:fill="F8F8F8"/>
        </w:rPr>
        <w:t xml:space="preserve"> Поиск социальной информации из фотоизображения</w:t>
      </w:r>
    </w:p>
    <w:p w:rsidR="00924951" w:rsidRPr="00EA320D" w:rsidRDefault="00924951" w:rsidP="000004E7">
      <w:pPr>
        <w:shd w:val="clear" w:color="auto" w:fill="FFFFFF"/>
        <w:spacing w:before="240" w:after="120" w:line="345" w:lineRule="atLeast"/>
        <w:outlineLvl w:val="3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№12</w:t>
      </w:r>
      <w:r w:rsidRPr="00EA320D">
        <w:rPr>
          <w:rFonts w:ascii="Times New Roman" w:hAnsi="Times New Roman"/>
          <w:b/>
          <w:bCs/>
          <w:color w:val="000000"/>
          <w:sz w:val="24"/>
          <w:szCs w:val="24"/>
        </w:rPr>
        <w:t>-</w:t>
      </w:r>
      <w:r w:rsidRPr="00EA320D">
        <w:rPr>
          <w:rFonts w:ascii="Times New Roman" w:hAnsi="Times New Roman"/>
          <w:color w:val="000000"/>
          <w:sz w:val="24"/>
          <w:szCs w:val="24"/>
          <w:shd w:val="clear" w:color="auto" w:fill="F8F8F8"/>
        </w:rPr>
        <w:t xml:space="preserve">Задание на анализ статистической информации </w:t>
      </w:r>
    </w:p>
    <w:p w:rsidR="00924951" w:rsidRPr="00EA320D" w:rsidRDefault="00924951" w:rsidP="00AA78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 xml:space="preserve">Допустили меньше  ошибок при  выполнении  заданий:  №2; 3; 4; 7;  9; 10; 11;  14;15;16;17;18;19;20 в 1 части. </w:t>
      </w:r>
    </w:p>
    <w:p w:rsidR="00924951" w:rsidRPr="00EA320D" w:rsidRDefault="00924951" w:rsidP="001B524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24951" w:rsidRPr="00EA320D" w:rsidRDefault="00924951" w:rsidP="001B5246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Самыми сложными для выпускников оказались задания</w:t>
      </w:r>
      <w:r w:rsidRPr="00EA320D">
        <w:rPr>
          <w:rFonts w:ascii="Times New Roman" w:hAnsi="Times New Roman"/>
          <w:sz w:val="24"/>
          <w:szCs w:val="24"/>
          <w:lang w:val="en-US"/>
        </w:rPr>
        <w:t>II</w:t>
      </w:r>
      <w:r w:rsidRPr="00EA320D">
        <w:rPr>
          <w:rFonts w:ascii="Times New Roman" w:hAnsi="Times New Roman"/>
          <w:sz w:val="24"/>
          <w:szCs w:val="24"/>
        </w:rPr>
        <w:t xml:space="preserve"> части </w:t>
      </w:r>
    </w:p>
    <w:p w:rsidR="00924951" w:rsidRPr="00EA320D" w:rsidRDefault="00924951" w:rsidP="002208E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8F8F8"/>
        </w:rPr>
      </w:pPr>
      <w:r w:rsidRPr="00EA320D">
        <w:rPr>
          <w:rFonts w:ascii="Times New Roman" w:hAnsi="Times New Roman"/>
          <w:sz w:val="24"/>
          <w:szCs w:val="24"/>
        </w:rPr>
        <w:t>Задание 23-</w:t>
      </w:r>
      <w:r w:rsidRPr="00EA320D">
        <w:rPr>
          <w:rFonts w:ascii="Times New Roman" w:hAnsi="Times New Roman"/>
          <w:color w:val="000000"/>
          <w:sz w:val="24"/>
          <w:szCs w:val="24"/>
          <w:shd w:val="clear" w:color="auto" w:fill="F8F8F8"/>
        </w:rPr>
        <w:t xml:space="preserve"> Иллюстрация примерами положений текста</w:t>
      </w:r>
    </w:p>
    <w:p w:rsidR="00924951" w:rsidRPr="00EA320D" w:rsidRDefault="00924951" w:rsidP="002208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  <w:shd w:val="clear" w:color="auto" w:fill="F8F8F8"/>
        </w:rPr>
        <w:t>Задание 24- Формулирование объяснений, аргументов на основе текста</w:t>
      </w:r>
    </w:p>
    <w:p w:rsidR="00924951" w:rsidRPr="00EA320D" w:rsidRDefault="00924951" w:rsidP="003203B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 xml:space="preserve">Задания позволили  проверить  уровень обязательной подготовки школьников по главам: </w:t>
      </w:r>
      <w:r w:rsidRPr="00EA320D">
        <w:rPr>
          <w:rFonts w:ascii="Times New Roman" w:hAnsi="Times New Roman"/>
          <w:color w:val="000000"/>
          <w:sz w:val="24"/>
          <w:szCs w:val="24"/>
        </w:rPr>
        <w:t> </w:t>
      </w:r>
    </w:p>
    <w:p w:rsidR="00924951" w:rsidRPr="00EA320D" w:rsidRDefault="00924951" w:rsidP="009562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Человек и общество</w:t>
      </w:r>
    </w:p>
    <w:p w:rsidR="00924951" w:rsidRPr="00EA320D" w:rsidRDefault="00924951" w:rsidP="009562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 Экономика</w:t>
      </w:r>
    </w:p>
    <w:p w:rsidR="00924951" w:rsidRPr="00EA320D" w:rsidRDefault="00924951" w:rsidP="009562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Сфера политики и социального управления (Политика)</w:t>
      </w:r>
    </w:p>
    <w:p w:rsidR="00924951" w:rsidRPr="00EA320D" w:rsidRDefault="00924951" w:rsidP="009562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Сфера духовной культуры (Духовная сфера),</w:t>
      </w:r>
    </w:p>
    <w:p w:rsidR="00924951" w:rsidRPr="00EA320D" w:rsidRDefault="00924951" w:rsidP="009562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Право</w:t>
      </w:r>
    </w:p>
    <w:p w:rsidR="00924951" w:rsidRPr="00EA320D" w:rsidRDefault="00924951" w:rsidP="009562F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EA320D">
        <w:rPr>
          <w:rFonts w:ascii="Times New Roman" w:hAnsi="Times New Roman"/>
          <w:color w:val="000000"/>
          <w:sz w:val="24"/>
          <w:szCs w:val="24"/>
        </w:rPr>
        <w:t>Социальная сфера</w:t>
      </w:r>
    </w:p>
    <w:p w:rsidR="00924951" w:rsidRPr="00EA320D" w:rsidRDefault="00924951" w:rsidP="00AA78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 xml:space="preserve">Самый низкий уровень заданий №23-24. </w:t>
      </w:r>
    </w:p>
    <w:p w:rsidR="00924951" w:rsidRPr="00EA320D" w:rsidRDefault="00924951" w:rsidP="002208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24951" w:rsidRPr="00EA320D" w:rsidRDefault="00924951" w:rsidP="00EA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В связи с этими результатами необходимо:</w:t>
      </w:r>
    </w:p>
    <w:p w:rsidR="00924951" w:rsidRPr="00EA320D" w:rsidRDefault="00924951" w:rsidP="00EA32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1. Продолжить работу по подготовке учащихся 9 класса к основному государственному экзамену, учитывая все ошибки, допущенные при выполнении заданий.</w:t>
      </w:r>
    </w:p>
    <w:p w:rsidR="00924951" w:rsidRPr="00EA320D" w:rsidRDefault="00924951" w:rsidP="00EA32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>2. Учить сопоставлять, сравнивать суждения о социальных явлениях, выявлять признаки, систематизировать факты, понятия; извлекать нужную информацию из источника.</w:t>
      </w:r>
    </w:p>
    <w:p w:rsidR="00924951" w:rsidRPr="00EA320D" w:rsidRDefault="00924951" w:rsidP="00EA32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 xml:space="preserve">3. Отработать задания  в которых многие учащиеся не смогли правильно выделить и извлечь нужную информацию из текста, применять термины и понятия обществоведческого курса, аргументировать свою позицию с опорой на факты общественной жизни и личный опыт. </w:t>
      </w:r>
    </w:p>
    <w:p w:rsidR="00924951" w:rsidRPr="00EA320D" w:rsidRDefault="00924951" w:rsidP="00EA320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 xml:space="preserve">4. Нацелить учащихся на выполнение всех заданий. </w:t>
      </w:r>
    </w:p>
    <w:p w:rsidR="00924951" w:rsidRPr="00EA320D" w:rsidRDefault="00924951" w:rsidP="00EA320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 xml:space="preserve">          5. Просмотреть формы работы (с некоторыми учащимися нужно поработать индивидуально, по некоторым вопросам можно организовать групповую работу). </w:t>
      </w:r>
    </w:p>
    <w:p w:rsidR="00924951" w:rsidRPr="00EA320D" w:rsidRDefault="00924951" w:rsidP="00C443D1">
      <w:pPr>
        <w:rPr>
          <w:rFonts w:ascii="Times New Roman" w:hAnsi="Times New Roman"/>
          <w:sz w:val="24"/>
          <w:szCs w:val="24"/>
        </w:rPr>
      </w:pPr>
      <w:r w:rsidRPr="00EA320D"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</w:p>
    <w:p w:rsidR="00924951" w:rsidRPr="00EA320D" w:rsidRDefault="00924951" w:rsidP="00C443D1">
      <w:pPr>
        <w:rPr>
          <w:rFonts w:ascii="Times New Roman" w:hAnsi="Times New Roman"/>
          <w:sz w:val="24"/>
          <w:szCs w:val="24"/>
        </w:rPr>
      </w:pPr>
    </w:p>
    <w:bookmarkEnd w:id="0"/>
    <w:p w:rsidR="00924951" w:rsidRDefault="00924951" w:rsidP="00C443D1">
      <w:pPr>
        <w:spacing w:line="256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        Л.П.Уланова</w:t>
      </w:r>
      <w:r w:rsidRPr="00EA320D">
        <w:rPr>
          <w:rFonts w:ascii="Times New Roman" w:hAnsi="Times New Roman"/>
          <w:sz w:val="24"/>
          <w:szCs w:val="24"/>
        </w:rPr>
        <w:br w:type="page"/>
      </w:r>
    </w:p>
    <w:p w:rsidR="00924951" w:rsidRPr="009562FA" w:rsidRDefault="00924951">
      <w:pPr>
        <w:rPr>
          <w:rFonts w:ascii="Times New Roman" w:hAnsi="Times New Roman"/>
          <w:sz w:val="28"/>
          <w:szCs w:val="28"/>
        </w:rPr>
      </w:pPr>
    </w:p>
    <w:sectPr w:rsidR="00924951" w:rsidRPr="009562FA" w:rsidSect="00D82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211"/>
    <w:multiLevelType w:val="multilevel"/>
    <w:tmpl w:val="A484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3781F"/>
    <w:multiLevelType w:val="multilevel"/>
    <w:tmpl w:val="0B064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F63F75"/>
    <w:multiLevelType w:val="multilevel"/>
    <w:tmpl w:val="5DFAD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EF6792"/>
    <w:multiLevelType w:val="multilevel"/>
    <w:tmpl w:val="4CC2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455ACE"/>
    <w:multiLevelType w:val="multilevel"/>
    <w:tmpl w:val="A5261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3D1032"/>
    <w:multiLevelType w:val="multilevel"/>
    <w:tmpl w:val="22243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980777"/>
    <w:multiLevelType w:val="multilevel"/>
    <w:tmpl w:val="4636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B050C3"/>
    <w:multiLevelType w:val="hybridMultilevel"/>
    <w:tmpl w:val="058E50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8E7"/>
    <w:rsid w:val="000004E7"/>
    <w:rsid w:val="00035982"/>
    <w:rsid w:val="00086BDC"/>
    <w:rsid w:val="001503CB"/>
    <w:rsid w:val="001B5246"/>
    <w:rsid w:val="001D5CC5"/>
    <w:rsid w:val="002208E7"/>
    <w:rsid w:val="00232B49"/>
    <w:rsid w:val="003203BE"/>
    <w:rsid w:val="0032064F"/>
    <w:rsid w:val="003E2AA1"/>
    <w:rsid w:val="00426D26"/>
    <w:rsid w:val="00484EE0"/>
    <w:rsid w:val="004C00BC"/>
    <w:rsid w:val="004F4C92"/>
    <w:rsid w:val="0053515D"/>
    <w:rsid w:val="00536BE3"/>
    <w:rsid w:val="0054797A"/>
    <w:rsid w:val="007E5E14"/>
    <w:rsid w:val="0081501D"/>
    <w:rsid w:val="00815D3D"/>
    <w:rsid w:val="008B30A6"/>
    <w:rsid w:val="008E45F4"/>
    <w:rsid w:val="009044C0"/>
    <w:rsid w:val="00924951"/>
    <w:rsid w:val="009562FA"/>
    <w:rsid w:val="00980899"/>
    <w:rsid w:val="009A3AE4"/>
    <w:rsid w:val="009D40AE"/>
    <w:rsid w:val="009F3B38"/>
    <w:rsid w:val="00A871CC"/>
    <w:rsid w:val="00AA786B"/>
    <w:rsid w:val="00AF4874"/>
    <w:rsid w:val="00B001DF"/>
    <w:rsid w:val="00B64BA4"/>
    <w:rsid w:val="00B90EB9"/>
    <w:rsid w:val="00C14B54"/>
    <w:rsid w:val="00C443D1"/>
    <w:rsid w:val="00C53291"/>
    <w:rsid w:val="00CD660D"/>
    <w:rsid w:val="00D0071F"/>
    <w:rsid w:val="00D46C56"/>
    <w:rsid w:val="00D54448"/>
    <w:rsid w:val="00D82E50"/>
    <w:rsid w:val="00DB6F67"/>
    <w:rsid w:val="00E03562"/>
    <w:rsid w:val="00EA320D"/>
    <w:rsid w:val="00FD0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E5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4797A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D66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660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C443D1"/>
    <w:pPr>
      <w:spacing w:after="160" w:line="254" w:lineRule="auto"/>
      <w:ind w:left="720"/>
      <w:contextualSpacing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7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170</TotalTime>
  <Pages>4</Pages>
  <Words>711</Words>
  <Characters>4058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лорипр</cp:lastModifiedBy>
  <cp:revision>20</cp:revision>
  <cp:lastPrinted>2018-01-25T19:21:00Z</cp:lastPrinted>
  <dcterms:created xsi:type="dcterms:W3CDTF">2017-11-24T18:43:00Z</dcterms:created>
  <dcterms:modified xsi:type="dcterms:W3CDTF">2022-03-29T12:39:00Z</dcterms:modified>
</cp:coreProperties>
</file>